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8C570" w14:textId="77777777" w:rsidR="00404434" w:rsidRDefault="00404434" w:rsidP="004044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CHILDECOTE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763B35B2" w14:textId="77777777" w:rsidR="00404434" w:rsidRDefault="00404434" w:rsidP="00404434">
      <w:pPr>
        <w:rPr>
          <w:rFonts w:ascii="Times New Roman" w:hAnsi="Times New Roman" w:cs="Times New Roman"/>
          <w:sz w:val="24"/>
          <w:szCs w:val="24"/>
        </w:rPr>
      </w:pPr>
    </w:p>
    <w:p w14:paraId="5887EFF7" w14:textId="77777777" w:rsidR="00404434" w:rsidRDefault="00404434" w:rsidP="00404434">
      <w:pPr>
        <w:rPr>
          <w:rFonts w:ascii="Times New Roman" w:hAnsi="Times New Roman" w:cs="Times New Roman"/>
          <w:sz w:val="24"/>
          <w:szCs w:val="24"/>
        </w:rPr>
      </w:pPr>
    </w:p>
    <w:p w14:paraId="720DABC5" w14:textId="77777777" w:rsidR="00404434" w:rsidRDefault="00404434" w:rsidP="004044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1183AAFE" w14:textId="77777777" w:rsidR="00404434" w:rsidRDefault="00404434" w:rsidP="004044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034380A8" w14:textId="77777777" w:rsidR="00404434" w:rsidRDefault="00404434" w:rsidP="004044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Warwickshire, except </w:t>
      </w:r>
    </w:p>
    <w:p w14:paraId="4FAB7137" w14:textId="77777777" w:rsidR="00404434" w:rsidRDefault="00404434" w:rsidP="00404434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Coventry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7F23300F" w14:textId="77777777" w:rsidR="00404434" w:rsidRDefault="00404434" w:rsidP="00404434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p.91)</w:t>
      </w:r>
    </w:p>
    <w:p w14:paraId="03F7A192" w14:textId="77777777" w:rsidR="00404434" w:rsidRDefault="00404434" w:rsidP="00404434">
      <w:pPr>
        <w:rPr>
          <w:rFonts w:ascii="Times New Roman" w:hAnsi="Times New Roman" w:cs="Times New Roman"/>
          <w:sz w:val="24"/>
          <w:szCs w:val="24"/>
        </w:rPr>
      </w:pPr>
    </w:p>
    <w:p w14:paraId="4DFE03BA" w14:textId="77777777" w:rsidR="00404434" w:rsidRDefault="00404434" w:rsidP="00404434">
      <w:pPr>
        <w:rPr>
          <w:rFonts w:ascii="Times New Roman" w:hAnsi="Times New Roman" w:cs="Times New Roman"/>
          <w:sz w:val="24"/>
          <w:szCs w:val="24"/>
        </w:rPr>
      </w:pPr>
    </w:p>
    <w:p w14:paraId="24E1DE6C" w14:textId="77777777" w:rsidR="00404434" w:rsidRPr="00986779" w:rsidRDefault="00404434" w:rsidP="0040443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19 October 2021</w:t>
      </w:r>
    </w:p>
    <w:p w14:paraId="3AD020D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00B89" w14:textId="77777777" w:rsidR="00404434" w:rsidRDefault="00404434" w:rsidP="009139A6">
      <w:r>
        <w:separator/>
      </w:r>
    </w:p>
  </w:endnote>
  <w:endnote w:type="continuationSeparator" w:id="0">
    <w:p w14:paraId="7F6F853D" w14:textId="77777777" w:rsidR="00404434" w:rsidRDefault="004044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792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6DF5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711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9E6A6" w14:textId="77777777" w:rsidR="00404434" w:rsidRDefault="00404434" w:rsidP="009139A6">
      <w:r>
        <w:separator/>
      </w:r>
    </w:p>
  </w:footnote>
  <w:footnote w:type="continuationSeparator" w:id="0">
    <w:p w14:paraId="6C4E1B69" w14:textId="77777777" w:rsidR="00404434" w:rsidRDefault="004044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B2C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4E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09C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434"/>
    <w:rsid w:val="000666E0"/>
    <w:rsid w:val="002510B7"/>
    <w:rsid w:val="0040443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18AD0"/>
  <w15:chartTrackingRefBased/>
  <w15:docId w15:val="{E2576921-FFA9-4B01-954A-BE84D0EFD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43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2022-01-28T20:41:00Z</dcterms:created>
  <dcterms:modified xsi:type="dcterms:W3CDTF">2022-01-28T20:42:00Z</dcterms:modified>
</cp:coreProperties>
</file>